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Wokingham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Wokingham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Wokingham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Wokingham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Wokingham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Wokingham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60.9% </w:t>
      </w:r>
      <w:r w:rsidRPr="004747BF">
        <w:rPr>
          <w:rFonts w:ascii="Libre Franklin Light" w:eastAsia="Times New Roman" w:hAnsi="Libre Franklin Light" w:cs="Calibri Light"/>
        </w:rPr>
        <w:t xml:space="preserve">of those respondents classified as PGSI 8+ in Wokingham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Wokingham is estimated to be </w:t>
      </w:r>
      <w:r w:rsidRPr="00773DF7">
        <w:rPr>
          <w:rFonts w:ascii="Libre Franklin Light" w:eastAsia="Times New Roman" w:hAnsi="Libre Franklin Light" w:cs="Calibri Light"/>
          <w:b/>
          <w:bCs/>
          <w:color w:val="C45911" w:themeColor="accent2" w:themeShade="BF"/>
        </w:rPr>
        <w:t xml:space="preserve">£1,278,420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Wokingham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Wokingham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k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Wokingham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k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Wokingham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k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Wokingham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Wokingham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Wokingham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Wokingham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Wokingham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£1,278,420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Wokingham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£430,639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£30,849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£15,907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£771,526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£1,278,420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Wokingham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Wokingham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Wokingham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Wokingham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Wokingham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Wokingham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C902E63-8A01-466D-84EA-9B8B6D9018A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